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6F3" w:rsidRDefault="007F76F3" w:rsidP="007F76F3">
      <w:pPr>
        <w:pStyle w:val="a3"/>
        <w:spacing w:before="120" w:after="0"/>
        <w:rPr>
          <w:szCs w:val="24"/>
        </w:rPr>
      </w:pPr>
      <w:r w:rsidRPr="007F76F3">
        <w:rPr>
          <w:szCs w:val="24"/>
        </w:rPr>
        <w:t>Подтверждение согласия физического лица на обработку персональных данных</w:t>
      </w:r>
    </w:p>
    <w:p w:rsidR="007F76F3" w:rsidRPr="007F76F3" w:rsidRDefault="007F76F3" w:rsidP="007F76F3">
      <w:bookmarkStart w:id="0" w:name="_GoBack"/>
      <w:bookmarkEnd w:id="0"/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Настоящим _______________________________________________________________________,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i/>
          <w:szCs w:val="24"/>
          <w:vertAlign w:val="superscript"/>
        </w:rPr>
      </w:pP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>(фамилия, имя, отчество Поставщика)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Основной документ, удостоверяющий личность ______________________________________</w:t>
      </w:r>
      <w:proofErr w:type="gramStart"/>
      <w:r w:rsidRPr="007F76F3">
        <w:rPr>
          <w:szCs w:val="24"/>
        </w:rPr>
        <w:t>_,</w:t>
      </w:r>
      <w:r w:rsidRPr="007F76F3">
        <w:rPr>
          <w:szCs w:val="24"/>
          <w:vertAlign w:val="superscript"/>
        </w:rPr>
        <w:tab/>
      </w:r>
      <w:proofErr w:type="gramEnd"/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>(серия, номер, кем и когда выдан)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Адрес регистрации: 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Дата рождения: 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ИНН ____________________________________________________________________________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Оператор, получающий настоящее согласие: [</w:t>
      </w:r>
      <w:r w:rsidRPr="007F76F3">
        <w:rPr>
          <w:i/>
          <w:szCs w:val="24"/>
          <w:shd w:val="clear" w:color="auto" w:fill="FFFFCC"/>
        </w:rPr>
        <w:t>указать наименование Общества группы ПАО «НК «РОСНЕФТЬ»</w:t>
      </w:r>
      <w:r w:rsidRPr="007F76F3">
        <w:rPr>
          <w:szCs w:val="24"/>
          <w:shd w:val="clear" w:color="auto" w:fill="FFFFCC"/>
        </w:rPr>
        <w:t>]</w:t>
      </w:r>
      <w:r w:rsidRPr="007F76F3">
        <w:rPr>
          <w:szCs w:val="24"/>
        </w:rPr>
        <w:t>, зарегистрирован по адресу: [</w:t>
      </w:r>
      <w:r w:rsidRPr="007F76F3">
        <w:rPr>
          <w:i/>
          <w:szCs w:val="24"/>
          <w:shd w:val="clear" w:color="auto" w:fill="FFFFCC"/>
        </w:rPr>
        <w:t xml:space="preserve">указать юридический адрес Общества группы ПАО «НК «РОСНЕФТЬ», в которое подается согласие на обработку персональных </w:t>
      </w:r>
      <w:proofErr w:type="gramStart"/>
      <w:r w:rsidRPr="007F76F3">
        <w:rPr>
          <w:i/>
          <w:szCs w:val="24"/>
          <w:shd w:val="clear" w:color="auto" w:fill="FFFFCC"/>
        </w:rPr>
        <w:t xml:space="preserve">данных </w:t>
      </w:r>
      <w:r w:rsidRPr="007F76F3">
        <w:rPr>
          <w:szCs w:val="24"/>
        </w:rPr>
        <w:t>]</w:t>
      </w:r>
      <w:proofErr w:type="gramEnd"/>
      <w:r w:rsidRPr="007F76F3">
        <w:rPr>
          <w:szCs w:val="24"/>
        </w:rPr>
        <w:t>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Настоящее согласие дано в отношении всех сведений, указанных в передаваемых мною в адрес [</w:t>
      </w:r>
      <w:r w:rsidRPr="007F76F3">
        <w:rPr>
          <w:i/>
          <w:szCs w:val="24"/>
          <w:shd w:val="clear" w:color="auto" w:fill="FFFFCC"/>
        </w:rPr>
        <w:t>указать наименование Общества группы ПАО «НК «РОСНЕФТЬ» в которое подается согласие на обработку персональных данных</w:t>
      </w:r>
      <w:r w:rsidRPr="007F76F3">
        <w:rPr>
          <w:szCs w:val="24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7F76F3">
        <w:rPr>
          <w:i/>
          <w:szCs w:val="24"/>
          <w:shd w:val="clear" w:color="auto" w:fill="FFFFCC"/>
        </w:rPr>
        <w:t>указать наименование Общества ПАО «НК «РОСНЕФТЬ»</w:t>
      </w:r>
      <w:r w:rsidRPr="007F76F3">
        <w:rPr>
          <w:szCs w:val="24"/>
          <w:shd w:val="clear" w:color="auto" w:fill="FFFFCC"/>
        </w:rPr>
        <w:t>]</w:t>
      </w:r>
      <w:r w:rsidRPr="007F76F3">
        <w:rPr>
          <w:szCs w:val="24"/>
        </w:rPr>
        <w:t xml:space="preserve"> выступает для третьих лиц, которым передаются персональные данные, Организатором закупки.</w:t>
      </w:r>
    </w:p>
    <w:p w:rsidR="007F76F3" w:rsidRPr="007F76F3" w:rsidRDefault="007F76F3" w:rsidP="007F76F3">
      <w:pPr>
        <w:spacing w:before="120"/>
        <w:ind w:firstLine="709"/>
        <w:rPr>
          <w:szCs w:val="24"/>
        </w:rPr>
      </w:pPr>
      <w:r w:rsidRPr="007F76F3">
        <w:rPr>
          <w:szCs w:val="24"/>
        </w:rPr>
        <w:t>Условием прекращения обработки персональных данных является получение [</w:t>
      </w:r>
      <w:r w:rsidRPr="007F76F3">
        <w:rPr>
          <w:i/>
          <w:szCs w:val="24"/>
          <w:shd w:val="clear" w:color="auto" w:fill="FFFFCC"/>
        </w:rPr>
        <w:t>указать наименование Общества группы ПАО «НК «РОСНЕФТЬ»</w:t>
      </w:r>
      <w:r w:rsidRPr="007F76F3">
        <w:rPr>
          <w:szCs w:val="24"/>
        </w:rPr>
        <w:t>] письменного уведомления об отзыве согласия на обработку персональных данных.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действует в течение 10 лет со дня его подписания. 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7F76F3" w:rsidRPr="007F76F3" w:rsidRDefault="007F76F3" w:rsidP="007F76F3">
      <w:pPr>
        <w:spacing w:before="120"/>
        <w:jc w:val="left"/>
        <w:rPr>
          <w:szCs w:val="24"/>
        </w:rPr>
      </w:pPr>
      <w:r w:rsidRPr="007F76F3">
        <w:rPr>
          <w:szCs w:val="24"/>
        </w:rPr>
        <w:t>«___» ______________ 20__ г.                                 _________________ (_________)</w:t>
      </w:r>
    </w:p>
    <w:p w:rsidR="007D68F9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 xml:space="preserve">                                                                                         (подпись) </w:t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 xml:space="preserve">              ФИО</w:t>
      </w:r>
    </w:p>
    <w:sectPr w:rsidR="007D68F9" w:rsidRPr="007F76F3" w:rsidSect="007F76F3">
      <w:pgSz w:w="11906" w:h="16838"/>
      <w:pgMar w:top="993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7D68F9"/>
    <w:rsid w:val="007F76F3"/>
    <w:rsid w:val="00A71D84"/>
    <w:rsid w:val="00B91357"/>
    <w:rsid w:val="00C1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70FB18E0</Template>
  <TotalTime>19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Ипполитова Светлана Витальевна</cp:lastModifiedBy>
  <cp:revision>3</cp:revision>
  <dcterms:created xsi:type="dcterms:W3CDTF">2020-04-01T15:20:00Z</dcterms:created>
  <dcterms:modified xsi:type="dcterms:W3CDTF">2020-04-01T15:53:00Z</dcterms:modified>
</cp:coreProperties>
</file>